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5BC0" w14:textId="28F72B6D" w:rsidR="00865DD5" w:rsidRPr="000E0656" w:rsidRDefault="00865DD5" w:rsidP="00865DD5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3GPP TSG-RAN WG4 Meeting # 112bis</w:t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Pr="000E0656">
        <w:rPr>
          <w:rFonts w:ascii="Arial" w:hAnsi="Arial"/>
          <w:b/>
          <w:noProof/>
          <w:sz w:val="24"/>
        </w:rPr>
        <w:tab/>
      </w:r>
      <w:r w:rsidR="006B42A8" w:rsidRPr="006B42A8">
        <w:rPr>
          <w:rFonts w:ascii="Arial" w:hAnsi="Arial"/>
          <w:b/>
          <w:noProof/>
          <w:sz w:val="24"/>
        </w:rPr>
        <w:t>R4-2415456</w:t>
      </w:r>
    </w:p>
    <w:p w14:paraId="3BA387A0" w14:textId="77777777" w:rsidR="00865DD5" w:rsidRDefault="00865DD5" w:rsidP="00865DD5">
      <w:pPr>
        <w:spacing w:after="0"/>
        <w:rPr>
          <w:rFonts w:ascii="Arial" w:hAnsi="Arial"/>
          <w:b/>
          <w:noProof/>
          <w:sz w:val="24"/>
        </w:rPr>
      </w:pPr>
      <w:r w:rsidRPr="000E0656">
        <w:rPr>
          <w:rFonts w:ascii="Arial" w:hAnsi="Arial"/>
          <w:b/>
          <w:noProof/>
          <w:sz w:val="24"/>
        </w:rPr>
        <w:t>Hefei, China, 14th – 18th  October, 2024</w:t>
      </w:r>
    </w:p>
    <w:p w14:paraId="730545E8" w14:textId="3443A951" w:rsidR="001F6272" w:rsidRPr="006B30DF" w:rsidRDefault="00481C75" w:rsidP="00995FE8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64D83FC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2688">
        <w:rPr>
          <w:rFonts w:cs="Arial"/>
          <w:sz w:val="22"/>
          <w:szCs w:val="22"/>
          <w:lang w:val="en-US"/>
        </w:rPr>
        <w:t>O</w:t>
      </w:r>
      <w:r w:rsidR="00701946" w:rsidRPr="00701946">
        <w:rPr>
          <w:rFonts w:cs="Arial"/>
          <w:sz w:val="22"/>
          <w:szCs w:val="22"/>
          <w:lang w:val="en-US"/>
        </w:rPr>
        <w:t xml:space="preserve">n </w:t>
      </w:r>
      <w:r w:rsidR="002A2127">
        <w:rPr>
          <w:rFonts w:cs="Arial"/>
          <w:sz w:val="22"/>
          <w:szCs w:val="22"/>
          <w:lang w:val="en-US"/>
        </w:rPr>
        <w:t xml:space="preserve">system parameter for </w:t>
      </w:r>
      <w:r w:rsidR="00701946" w:rsidRPr="00701946">
        <w:rPr>
          <w:rFonts w:cs="Arial"/>
          <w:sz w:val="22"/>
          <w:szCs w:val="22"/>
          <w:lang w:val="en-US"/>
        </w:rPr>
        <w:t>WUR</w:t>
      </w:r>
    </w:p>
    <w:p w14:paraId="51BD89B7" w14:textId="53B50320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6B42A8">
        <w:rPr>
          <w:rFonts w:cs="Arial"/>
          <w:sz w:val="22"/>
          <w:szCs w:val="22"/>
          <w:lang w:val="en-US" w:eastAsia="zh-CN"/>
        </w:rPr>
        <w:t>6.23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DB83D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the </w:t>
      </w:r>
      <w:r w:rsidR="002A2127">
        <w:rPr>
          <w:lang w:val="en-US"/>
        </w:rPr>
        <w:t xml:space="preserve">system parameter for </w:t>
      </w:r>
      <w:r w:rsidR="00E82262">
        <w:rPr>
          <w:lang w:val="en-US"/>
        </w:rPr>
        <w:t>WUR RF requirement</w:t>
      </w:r>
      <w:r w:rsidR="00C40876">
        <w:rPr>
          <w:lang w:val="en-US"/>
        </w:rPr>
        <w:t xml:space="preserve"> </w:t>
      </w:r>
      <w:r w:rsidR="002A2127">
        <w:rPr>
          <w:lang w:val="en-US"/>
        </w:rPr>
        <w:t>perspective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FD4254" w14:textId="52230554" w:rsidR="006C6FB3" w:rsidRDefault="00301D49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r w:rsidR="00E4772D">
        <w:rPr>
          <w:lang w:val="en-US"/>
        </w:rPr>
        <w:t>WF[</w:t>
      </w:r>
      <w:r w:rsidR="008F7256">
        <w:rPr>
          <w:lang w:val="en-US"/>
        </w:rPr>
        <w:t>1</w:t>
      </w:r>
      <w:r w:rsidR="00E4772D">
        <w:rPr>
          <w:lang w:val="en-US"/>
        </w:rPr>
        <w:t xml:space="preserve">], </w:t>
      </w:r>
      <w:r w:rsidR="00D374EB">
        <w:rPr>
          <w:lang w:val="en-US"/>
        </w:rPr>
        <w:t xml:space="preserve">the channel </w:t>
      </w:r>
      <w:r w:rsidR="00306F5D">
        <w:rPr>
          <w:lang w:val="en-US"/>
        </w:rPr>
        <w:t xml:space="preserve">raster </w:t>
      </w:r>
      <w:r w:rsidR="005A03E5">
        <w:rPr>
          <w:lang w:val="en-US"/>
        </w:rPr>
        <w:t>for WUR is not decided</w:t>
      </w:r>
      <w:r w:rsidR="00D04974">
        <w:rPr>
          <w:lang w:val="en-US"/>
        </w:rPr>
        <w:t>.</w:t>
      </w:r>
    </w:p>
    <w:p w14:paraId="7D7B29D8" w14:textId="77777777" w:rsidR="003D2315" w:rsidRDefault="003D2315" w:rsidP="003D2315">
      <w:pPr>
        <w:ind w:left="72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79014D7C" w14:textId="77777777" w:rsidR="003D2315" w:rsidRPr="001C484B" w:rsidRDefault="003D2315" w:rsidP="003D2315">
      <w:pPr>
        <w:spacing w:after="120"/>
        <w:ind w:left="720"/>
        <w:rPr>
          <w:szCs w:val="24"/>
          <w:lang w:eastAsia="zh-CN"/>
        </w:rPr>
      </w:pPr>
      <w:r w:rsidRPr="001C484B">
        <w:rPr>
          <w:rFonts w:hint="eastAsia"/>
          <w:szCs w:val="24"/>
          <w:lang w:eastAsia="zh-CN"/>
        </w:rPr>
        <w:t>Agreements:</w:t>
      </w:r>
    </w:p>
    <w:p w14:paraId="42067E5D" w14:textId="77777777" w:rsidR="003D2315" w:rsidRPr="001C484B" w:rsidRDefault="003D2315" w:rsidP="003D2315">
      <w:pPr>
        <w:pStyle w:val="ListParagraph"/>
        <w:numPr>
          <w:ilvl w:val="1"/>
          <w:numId w:val="36"/>
        </w:numPr>
        <w:spacing w:after="120"/>
        <w:ind w:left="2160"/>
        <w:rPr>
          <w:b/>
          <w:bCs/>
          <w:szCs w:val="24"/>
          <w:lang w:eastAsia="zh-CN"/>
        </w:rPr>
      </w:pPr>
      <w:r w:rsidRPr="001C484B">
        <w:rPr>
          <w:rFonts w:hint="eastAsia"/>
          <w:b/>
          <w:bCs/>
          <w:szCs w:val="24"/>
          <w:lang w:eastAsia="zh-CN"/>
        </w:rPr>
        <w:t>RAN4 can further discuss and align understandings on whether new channel raster is needed for LP-WUS.</w:t>
      </w:r>
    </w:p>
    <w:p w14:paraId="0E2A9A6B" w14:textId="77777777" w:rsidR="003D2315" w:rsidRPr="001C484B" w:rsidRDefault="003D2315" w:rsidP="003D2315">
      <w:pPr>
        <w:pStyle w:val="ListParagraph"/>
        <w:numPr>
          <w:ilvl w:val="1"/>
          <w:numId w:val="36"/>
        </w:numPr>
        <w:spacing w:after="120"/>
        <w:ind w:left="2160"/>
        <w:rPr>
          <w:b/>
          <w:bCs/>
          <w:szCs w:val="24"/>
          <w:lang w:eastAsia="zh-CN"/>
        </w:rPr>
      </w:pPr>
      <w:r w:rsidRPr="001C484B">
        <w:rPr>
          <w:rFonts w:hint="eastAsia"/>
          <w:b/>
          <w:bCs/>
          <w:szCs w:val="24"/>
          <w:lang w:eastAsia="zh-CN"/>
        </w:rPr>
        <w:t xml:space="preserve">RAN1 and RAN2 status on how to indicate the </w:t>
      </w:r>
      <w:r w:rsidRPr="001C484B">
        <w:rPr>
          <w:b/>
          <w:bCs/>
          <w:szCs w:val="24"/>
          <w:lang w:eastAsia="zh-CN"/>
        </w:rPr>
        <w:t>centre operation frequency of LP-WUS</w:t>
      </w:r>
      <w:r w:rsidRPr="001C484B">
        <w:rPr>
          <w:rFonts w:hint="eastAsia"/>
          <w:b/>
          <w:bCs/>
          <w:szCs w:val="24"/>
          <w:lang w:eastAsia="zh-CN"/>
        </w:rPr>
        <w:t xml:space="preserve"> will be helpful.</w:t>
      </w:r>
    </w:p>
    <w:p w14:paraId="64093912" w14:textId="75847067" w:rsidR="00D04974" w:rsidRDefault="00D04974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TR 38.869, </w:t>
      </w:r>
      <w:r w:rsidR="00611D0A">
        <w:rPr>
          <w:lang w:val="en-US"/>
        </w:rPr>
        <w:t xml:space="preserve">the </w:t>
      </w:r>
      <w:r w:rsidR="00333A55">
        <w:rPr>
          <w:lang w:val="en-US"/>
        </w:rPr>
        <w:t xml:space="preserve">WUS carrier/BW is defined in </w:t>
      </w:r>
      <w:r w:rsidR="00333A55" w:rsidRPr="00333A55">
        <w:rPr>
          <w:lang w:val="en-US"/>
        </w:rPr>
        <w:t>Figure 7.1.2.1-1</w:t>
      </w:r>
      <w:r w:rsidR="001C3482">
        <w:rPr>
          <w:lang w:val="en-US"/>
        </w:rPr>
        <w:t xml:space="preserve"> (quoted below)</w:t>
      </w:r>
      <w:r w:rsidR="00333A55">
        <w:rPr>
          <w:lang w:val="en-US"/>
        </w:rPr>
        <w:t xml:space="preserve">. </w:t>
      </w:r>
      <w:r w:rsidR="003E40B5">
        <w:rPr>
          <w:lang w:val="en-US"/>
        </w:rPr>
        <w:t xml:space="preserve">So it is the part of RB region within the MR transmission bandwidth. </w:t>
      </w:r>
      <w:r w:rsidR="00AA5C84">
        <w:rPr>
          <w:lang w:val="en-US"/>
        </w:rPr>
        <w:t xml:space="preserve">It can be observed that the WUS BW will occupy a range of the RB within the MR RB grid. </w:t>
      </w:r>
    </w:p>
    <w:p w14:paraId="182444FF" w14:textId="3C3C605F" w:rsidR="00165610" w:rsidRDefault="00165610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latest RAN2 agreement, the LP-WUS </w:t>
      </w:r>
      <w:r w:rsidR="00BE397E">
        <w:rPr>
          <w:lang w:val="en-US"/>
        </w:rPr>
        <w:t xml:space="preserve">will be configured in </w:t>
      </w:r>
      <w:r w:rsidR="00415A0F">
        <w:rPr>
          <w:lang w:val="en-US"/>
        </w:rPr>
        <w:t>system information</w:t>
      </w:r>
      <w:r w:rsidR="00BE397E">
        <w:rPr>
          <w:lang w:val="en-US"/>
        </w:rPr>
        <w:t xml:space="preserve"> for RRC idle </w:t>
      </w:r>
      <w:r w:rsidR="00C94253">
        <w:rPr>
          <w:lang w:val="en-US"/>
        </w:rPr>
        <w:t xml:space="preserve">and inactive and this means UE can locate the LP-WUS when the </w:t>
      </w:r>
      <w:r w:rsidR="00451A0E">
        <w:rPr>
          <w:lang w:val="en-US"/>
        </w:rPr>
        <w:t xml:space="preserve">SIB is obtained. </w:t>
      </w:r>
    </w:p>
    <w:p w14:paraId="74605E78" w14:textId="77777777" w:rsidR="00963D1B" w:rsidRPr="00E64C5F" w:rsidRDefault="00963D1B" w:rsidP="00963D1B">
      <w:pPr>
        <w:pStyle w:val="Heading3"/>
        <w:numPr>
          <w:ilvl w:val="0"/>
          <w:numId w:val="0"/>
        </w:numPr>
        <w:ind w:left="1145"/>
        <w:rPr>
          <w:lang w:val="en-US" w:eastAsia="zh-CN"/>
        </w:rPr>
      </w:pPr>
      <w:r>
        <w:rPr>
          <w:rFonts w:eastAsiaTheme="minorEastAsia" w:hint="eastAsia"/>
          <w:lang w:eastAsia="zh-CN"/>
        </w:rPr>
        <w:t>P</w:t>
      </w:r>
      <w:r w:rsidRPr="00F67D31">
        <w:t>rocedure and configuration of LP-WUS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C346D9">
        <w:rPr>
          <w:rFonts w:eastAsiaTheme="minorEastAsia"/>
          <w:lang w:eastAsia="zh-CN"/>
        </w:rPr>
        <w:t xml:space="preserve"> </w:t>
      </w:r>
      <w:r>
        <w:rPr>
          <w:rFonts w:hint="eastAsia"/>
          <w:lang w:eastAsia="zh-CN"/>
        </w:rPr>
        <w:t>RRC_</w:t>
      </w:r>
      <w:r>
        <w:rPr>
          <w:rFonts w:eastAsiaTheme="minorEastAsia"/>
          <w:lang w:eastAsia="zh-CN"/>
        </w:rPr>
        <w:t>IDLE INACTIVE</w:t>
      </w:r>
    </w:p>
    <w:p w14:paraId="30150B52" w14:textId="77777777" w:rsidR="00963D1B" w:rsidRPr="00693174" w:rsidRDefault="00963D1B" w:rsidP="00963D1B">
      <w:pPr>
        <w:pStyle w:val="Agreement"/>
        <w:rPr>
          <w:lang w:eastAsia="zh-CN"/>
        </w:rPr>
      </w:pPr>
      <w:r w:rsidRPr="00693174">
        <w:rPr>
          <w:lang w:eastAsia="zh-CN"/>
        </w:rPr>
        <w:t>The LP-WUS</w:t>
      </w:r>
      <w:r w:rsidRPr="00693174">
        <w:rPr>
          <w:rFonts w:eastAsia="SimSun" w:hint="eastAsia"/>
          <w:lang w:eastAsia="zh-CN"/>
        </w:rPr>
        <w:t xml:space="preserve"> related</w:t>
      </w:r>
      <w:r w:rsidRPr="00693174">
        <w:rPr>
          <w:lang w:eastAsia="zh-CN"/>
        </w:rPr>
        <w:t xml:space="preserve"> configuration for IDLE/INACTIVE state is provided via system information. </w:t>
      </w:r>
      <w:r w:rsidRPr="00693174">
        <w:rPr>
          <w:rFonts w:eastAsia="SimSun" w:hint="eastAsia"/>
          <w:lang w:eastAsia="zh-CN"/>
        </w:rPr>
        <w:t>FFS if dedicated configuration is needed.</w:t>
      </w:r>
      <w:r w:rsidRPr="00693174">
        <w:rPr>
          <w:rFonts w:eastAsia="SimSun"/>
          <w:lang w:eastAsia="zh-CN"/>
        </w:rPr>
        <w:t xml:space="preserve"> (e.g. dedicated signalling to enable/disable LP-WUS)</w:t>
      </w:r>
    </w:p>
    <w:p w14:paraId="326007A8" w14:textId="77777777" w:rsidR="00963D1B" w:rsidRPr="00693174" w:rsidRDefault="00963D1B" w:rsidP="00963D1B">
      <w:pPr>
        <w:pStyle w:val="Agreement"/>
        <w:rPr>
          <w:lang w:eastAsia="zh-CN"/>
        </w:rPr>
      </w:pPr>
      <w:r w:rsidRPr="00693174">
        <w:rPr>
          <w:rFonts w:eastAsia="SimSun" w:hint="eastAsia"/>
          <w:lang w:eastAsia="zh-CN"/>
        </w:rPr>
        <w:t>Working assumption: t</w:t>
      </w:r>
      <w:r w:rsidRPr="00693174">
        <w:rPr>
          <w:lang w:eastAsia="zh-CN"/>
        </w:rPr>
        <w:t>he LP-WUS configuration in SIB at least includes the following information:</w:t>
      </w:r>
    </w:p>
    <w:p w14:paraId="29127AB8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  <w:t>LP-SS configuration</w:t>
      </w:r>
    </w:p>
    <w:p w14:paraId="44FAB1A5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  <w:t>LP-WUS configuration</w:t>
      </w:r>
    </w:p>
    <w:p w14:paraId="607DE7BF" w14:textId="77777777" w:rsidR="00963D1B" w:rsidRPr="00693174" w:rsidRDefault="00963D1B" w:rsidP="00963D1B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693174">
        <w:rPr>
          <w:lang w:eastAsia="zh-CN"/>
        </w:rPr>
        <w:t>-</w:t>
      </w:r>
      <w:r w:rsidRPr="00693174">
        <w:rPr>
          <w:lang w:eastAsia="zh-CN"/>
        </w:rPr>
        <w:tab/>
      </w:r>
      <w:r w:rsidRPr="00693174">
        <w:rPr>
          <w:rFonts w:eastAsia="SimSun" w:hint="eastAsia"/>
          <w:lang w:eastAsia="zh-CN"/>
        </w:rPr>
        <w:t xml:space="preserve">FFS on </w:t>
      </w:r>
      <w:r w:rsidRPr="00693174">
        <w:rPr>
          <w:lang w:eastAsia="zh-CN"/>
        </w:rPr>
        <w:t>Entry/exit condition for LP-WUS monitoring (chair: RRC config is not a possible entry/exit condition, i.e. full coverage/OFDM unfriendly)</w:t>
      </w:r>
    </w:p>
    <w:p w14:paraId="728506BC" w14:textId="77777777" w:rsidR="00963D1B" w:rsidRPr="00963D1B" w:rsidRDefault="00963D1B" w:rsidP="00E4772D">
      <w:pPr>
        <w:pStyle w:val="ListParagraph"/>
        <w:ind w:left="0"/>
      </w:pPr>
    </w:p>
    <w:p w14:paraId="432FA110" w14:textId="74F123DB" w:rsidR="00E367EA" w:rsidRDefault="00E367EA" w:rsidP="00E4772D">
      <w:pPr>
        <w:pStyle w:val="ListParagraph"/>
        <w:ind w:left="0"/>
        <w:rPr>
          <w:lang w:val="en-US"/>
        </w:rPr>
      </w:pPr>
      <w:r>
        <w:rPr>
          <w:lang w:val="en-US"/>
        </w:rPr>
        <w:t>From the above observation, the WUR will</w:t>
      </w:r>
      <w:r w:rsidR="0089723E">
        <w:rPr>
          <w:lang w:val="en-US"/>
        </w:rPr>
        <w:t xml:space="preserve"> not </w:t>
      </w:r>
      <w:r>
        <w:rPr>
          <w:lang w:val="en-US"/>
        </w:rPr>
        <w:t xml:space="preserve">be configured with a </w:t>
      </w:r>
      <w:r w:rsidR="005A683F">
        <w:rPr>
          <w:lang w:val="en-US"/>
        </w:rPr>
        <w:t xml:space="preserve">channel </w:t>
      </w:r>
      <w:r>
        <w:rPr>
          <w:lang w:val="en-US"/>
        </w:rPr>
        <w:t>and therefore channel raster concept will no apply to WUR</w:t>
      </w:r>
      <w:r w:rsidR="002F4ED6">
        <w:rPr>
          <w:lang w:val="en-US"/>
        </w:rPr>
        <w:t>.</w:t>
      </w:r>
      <w:r w:rsidR="00605264">
        <w:rPr>
          <w:lang w:val="en-US"/>
        </w:rPr>
        <w:t xml:space="preserve"> Network needs to assure the LP-WUS signal </w:t>
      </w:r>
      <w:r w:rsidR="00B93DB2">
        <w:rPr>
          <w:lang w:val="en-US"/>
        </w:rPr>
        <w:t xml:space="preserve">should be transmitted together with other NR signals using the same iFFT modulator, this also means the LP-WUS signal position should be referenced with the </w:t>
      </w:r>
      <w:r w:rsidR="00866B87">
        <w:rPr>
          <w:lang w:val="en-US"/>
        </w:rPr>
        <w:t>serving cell RB grid.</w:t>
      </w:r>
    </w:p>
    <w:p w14:paraId="0FFC7706" w14:textId="333498ED" w:rsidR="007321FD" w:rsidRDefault="002F4ED6" w:rsidP="00757213">
      <w:pPr>
        <w:pStyle w:val="Observation"/>
        <w:rPr>
          <w:lang w:val="en-US"/>
        </w:rPr>
      </w:pPr>
      <w:bookmarkStart w:id="0" w:name="_Ref173141790"/>
      <w:r>
        <w:rPr>
          <w:lang w:val="en-US"/>
        </w:rPr>
        <w:t xml:space="preserve">RAN2 agrees to configure LP-WUS </w:t>
      </w:r>
      <w:r w:rsidR="00FD1431">
        <w:rPr>
          <w:lang w:val="en-US"/>
        </w:rPr>
        <w:t>in SIB.</w:t>
      </w:r>
      <w:bookmarkEnd w:id="0"/>
    </w:p>
    <w:p w14:paraId="39A5F2E3" w14:textId="77777777" w:rsidR="00F16FC9" w:rsidRDefault="00F16FC9" w:rsidP="00F16FC9">
      <w:pPr>
        <w:pStyle w:val="Observation"/>
        <w:numPr>
          <w:ilvl w:val="0"/>
          <w:numId w:val="0"/>
        </w:numPr>
        <w:rPr>
          <w:lang w:val="en-US"/>
        </w:rPr>
      </w:pPr>
    </w:p>
    <w:p w14:paraId="3D159EAF" w14:textId="5D33AA4E" w:rsidR="00FA6978" w:rsidRDefault="00FA6978" w:rsidP="00FA6978">
      <w:pPr>
        <w:pStyle w:val="Proposal"/>
        <w:rPr>
          <w:lang w:val="en-US"/>
        </w:rPr>
      </w:pPr>
      <w:bookmarkStart w:id="1" w:name="_Ref165969880"/>
      <w:r>
        <w:rPr>
          <w:lang w:val="en-US"/>
        </w:rPr>
        <w:t>Channel raster does not apply to WUR.</w:t>
      </w:r>
      <w:bookmarkEnd w:id="1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2E9825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F7256">
        <w:t xml:space="preserve">system parameter for </w:t>
      </w:r>
      <w:r w:rsidR="00837FE6">
        <w:t xml:space="preserve">WUR </w:t>
      </w:r>
      <w:r w:rsidR="00760997" w:rsidRPr="00F102E6">
        <w:t>with below proposal:</w:t>
      </w:r>
    </w:p>
    <w:p w14:paraId="7FB50F11" w14:textId="0FE11E6F" w:rsidR="00497A9B" w:rsidRDefault="00815169" w:rsidP="009F5C86">
      <w:r>
        <w:fldChar w:fldCharType="begin"/>
      </w:r>
      <w:r>
        <w:instrText xml:space="preserve"> REF _Ref173141790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_Ref173141790 \h </w:instrText>
      </w:r>
      <w:r>
        <w:fldChar w:fldCharType="separate"/>
      </w:r>
      <w:r>
        <w:rPr>
          <w:lang w:val="en-US"/>
        </w:rPr>
        <w:t>RAN2 agrees to configure LP-WUS in SIB.</w:t>
      </w:r>
      <w:r>
        <w:fldChar w:fldCharType="end"/>
      </w:r>
    </w:p>
    <w:p w14:paraId="5ED61C6F" w14:textId="039B3B42" w:rsidR="00815169" w:rsidRDefault="00815169" w:rsidP="009F5C86">
      <w:r>
        <w:lastRenderedPageBreak/>
        <w:fldChar w:fldCharType="begin"/>
      </w:r>
      <w:r>
        <w:instrText xml:space="preserve"> REF _Ref165969880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_Ref165969880 \h </w:instrText>
      </w:r>
      <w:r>
        <w:fldChar w:fldCharType="separate"/>
      </w:r>
      <w:r>
        <w:rPr>
          <w:lang w:val="en-US"/>
        </w:rPr>
        <w:t>Channel raster does not apply to WUR.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ABEAE9" w14:textId="18666BD7" w:rsidR="00E4772D" w:rsidRDefault="00036947" w:rsidP="00E4772D">
      <w:pPr>
        <w:pStyle w:val="ListParagraph"/>
        <w:numPr>
          <w:ilvl w:val="0"/>
          <w:numId w:val="9"/>
        </w:numPr>
      </w:pPr>
      <w:r w:rsidRPr="00036947">
        <w:t>R4-2414309</w:t>
      </w:r>
      <w:r w:rsidR="00AF7A39">
        <w:t>,</w:t>
      </w:r>
      <w:r w:rsidR="00776592" w:rsidRPr="00776592">
        <w:t xml:space="preserve"> </w:t>
      </w:r>
      <w:r w:rsidR="00162073" w:rsidRPr="00162073">
        <w:t>WF on LP-WUS UE RF requirements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2106" w14:textId="77777777" w:rsidR="00806B46" w:rsidRDefault="00806B46">
      <w:r>
        <w:separator/>
      </w:r>
    </w:p>
  </w:endnote>
  <w:endnote w:type="continuationSeparator" w:id="0">
    <w:p w14:paraId="132D1EA2" w14:textId="77777777" w:rsidR="00806B46" w:rsidRDefault="00806B46">
      <w:r>
        <w:continuationSeparator/>
      </w:r>
    </w:p>
  </w:endnote>
  <w:endnote w:type="continuationNotice" w:id="1">
    <w:p w14:paraId="3405EA63" w14:textId="77777777" w:rsidR="00806B46" w:rsidRDefault="008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870" w14:textId="77777777" w:rsidR="00806B46" w:rsidRDefault="00806B46">
      <w:r>
        <w:separator/>
      </w:r>
    </w:p>
  </w:footnote>
  <w:footnote w:type="continuationSeparator" w:id="0">
    <w:p w14:paraId="1DF89DFA" w14:textId="77777777" w:rsidR="00806B46" w:rsidRDefault="00806B46">
      <w:r>
        <w:continuationSeparator/>
      </w:r>
    </w:p>
  </w:footnote>
  <w:footnote w:type="continuationNotice" w:id="1">
    <w:p w14:paraId="297B1050" w14:textId="77777777" w:rsidR="00806B46" w:rsidRDefault="008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4"/>
  </w:num>
  <w:num w:numId="4" w16cid:durableId="767240986">
    <w:abstractNumId w:val="5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5"/>
  </w:num>
  <w:num w:numId="13" w16cid:durableId="1929650208">
    <w:abstractNumId w:val="33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6"/>
  </w:num>
  <w:num w:numId="21" w16cid:durableId="628365215">
    <w:abstractNumId w:val="17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3"/>
  </w:num>
  <w:num w:numId="33" w16cid:durableId="907887809">
    <w:abstractNumId w:val="32"/>
  </w:num>
  <w:num w:numId="34" w16cid:durableId="1523978263">
    <w:abstractNumId w:val="30"/>
  </w:num>
  <w:num w:numId="35" w16cid:durableId="90442254">
    <w:abstractNumId w:val="25"/>
  </w:num>
  <w:num w:numId="36" w16cid:durableId="10315837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368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47DA2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6146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07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61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6F5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48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ED6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F5D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3BB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2315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7BC4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A0F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A0E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43B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A9B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44E3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27A1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7F80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3E5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83F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669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264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2A8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587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3C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6B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169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521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5DD5"/>
    <w:rsid w:val="008664B6"/>
    <w:rsid w:val="00866B87"/>
    <w:rsid w:val="00866D30"/>
    <w:rsid w:val="00867D35"/>
    <w:rsid w:val="0087083E"/>
    <w:rsid w:val="008708D3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6C8"/>
    <w:rsid w:val="00932A3B"/>
    <w:rsid w:val="009339B4"/>
    <w:rsid w:val="00934212"/>
    <w:rsid w:val="00934615"/>
    <w:rsid w:val="00935228"/>
    <w:rsid w:val="00935C0F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3D1B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FE8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1154"/>
    <w:rsid w:val="009C1305"/>
    <w:rsid w:val="009C15A0"/>
    <w:rsid w:val="009C1D1E"/>
    <w:rsid w:val="009C2934"/>
    <w:rsid w:val="009C2B21"/>
    <w:rsid w:val="009C2C2E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5D5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3DB2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397E"/>
    <w:rsid w:val="00BE4BC9"/>
    <w:rsid w:val="00BE531C"/>
    <w:rsid w:val="00BE611F"/>
    <w:rsid w:val="00BE685E"/>
    <w:rsid w:val="00BE7361"/>
    <w:rsid w:val="00BE76F1"/>
    <w:rsid w:val="00BE7940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D5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253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C05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C8A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E29"/>
    <w:rsid w:val="00EC6E38"/>
    <w:rsid w:val="00EC6F8B"/>
    <w:rsid w:val="00ED02F7"/>
    <w:rsid w:val="00ED05D7"/>
    <w:rsid w:val="00ED0742"/>
    <w:rsid w:val="00ED083E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431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85B259D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963D1B"/>
    <w:pPr>
      <w:numPr>
        <w:numId w:val="34"/>
      </w:numPr>
      <w:spacing w:before="60" w:after="0"/>
    </w:pPr>
    <w:rPr>
      <w:rFonts w:eastAsia="MS Mincho"/>
      <w:b/>
      <w:color w:val="C45911" w:themeColor="accent2" w:themeShade="BF"/>
      <w:sz w:val="16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DA8269D-7F85-4195-A1E7-49B5CFD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26</TotalTime>
  <Pages>2</Pages>
  <Words>370</Words>
  <Characters>2022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492</cp:revision>
  <cp:lastPrinted>2021-10-12T01:12:00Z</cp:lastPrinted>
  <dcterms:created xsi:type="dcterms:W3CDTF">2023-02-16T16:14:00Z</dcterms:created>
  <dcterms:modified xsi:type="dcterms:W3CDTF">2024-10-04T15:36:00Z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